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EFAAF" w14:textId="77777777" w:rsidR="003710B2" w:rsidRDefault="003710B2" w:rsidP="00371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BUTLER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1424-1473)</w:t>
      </w:r>
    </w:p>
    <w:p w14:paraId="7D03FF09" w14:textId="77777777" w:rsidR="003710B2" w:rsidRDefault="003710B2" w:rsidP="003710B2">
      <w:pPr>
        <w:pStyle w:val="NoSpacing"/>
        <w:rPr>
          <w:rFonts w:cs="Times New Roman"/>
          <w:szCs w:val="24"/>
        </w:rPr>
      </w:pPr>
    </w:p>
    <w:p w14:paraId="1D5BF8F4" w14:textId="77777777" w:rsidR="003710B2" w:rsidRDefault="003710B2" w:rsidP="003710B2">
      <w:pPr>
        <w:pStyle w:val="NoSpacing"/>
        <w:rPr>
          <w:rFonts w:cs="Times New Roman"/>
          <w:szCs w:val="24"/>
        </w:rPr>
      </w:pPr>
    </w:p>
    <w:p w14:paraId="6C6A65B4" w14:textId="77777777" w:rsidR="003710B2" w:rsidRDefault="003710B2" w:rsidP="00371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James, Lord Butler and Earl of Ormond(q.v.).</w:t>
      </w:r>
    </w:p>
    <w:p w14:paraId="48CCAC04" w14:textId="77777777" w:rsidR="003710B2" w:rsidRDefault="003710B2" w:rsidP="00371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(UK and Ireland, Find A Grave Index, 1300’s – </w:t>
      </w:r>
      <w:proofErr w:type="gramStart"/>
      <w:r>
        <w:rPr>
          <w:rFonts w:cs="Times New Roman"/>
          <w:szCs w:val="24"/>
        </w:rPr>
        <w:t>current )</w:t>
      </w:r>
      <w:proofErr w:type="gramEnd"/>
    </w:p>
    <w:p w14:paraId="6EEFF895" w14:textId="77777777" w:rsidR="003710B2" w:rsidRDefault="003710B2" w:rsidP="00371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Sir John </w:t>
      </w:r>
      <w:proofErr w:type="gramStart"/>
      <w:r>
        <w:rPr>
          <w:rFonts w:cs="Times New Roman"/>
          <w:szCs w:val="24"/>
        </w:rPr>
        <w:t>Talbot(</w:t>
      </w:r>
      <w:proofErr w:type="gramEnd"/>
      <w:r>
        <w:rPr>
          <w:rFonts w:cs="Times New Roman"/>
          <w:szCs w:val="24"/>
        </w:rPr>
        <w:t>k.b.1460)(q.v.).   (ibid.)</w:t>
      </w:r>
    </w:p>
    <w:p w14:paraId="072051E3" w14:textId="77777777" w:rsidR="003710B2" w:rsidRDefault="003710B2" w:rsidP="003710B2">
      <w:pPr>
        <w:pStyle w:val="NoSpacing"/>
        <w:rPr>
          <w:rFonts w:cs="Times New Roman"/>
          <w:szCs w:val="24"/>
        </w:rPr>
      </w:pPr>
    </w:p>
    <w:p w14:paraId="7DF21859" w14:textId="77777777" w:rsidR="003710B2" w:rsidRDefault="003710B2" w:rsidP="003710B2">
      <w:pPr>
        <w:pStyle w:val="NoSpacing"/>
        <w:rPr>
          <w:rFonts w:cs="Times New Roman"/>
          <w:szCs w:val="24"/>
        </w:rPr>
      </w:pPr>
    </w:p>
    <w:p w14:paraId="4B9D18F3" w14:textId="77777777" w:rsidR="003710B2" w:rsidRDefault="003710B2" w:rsidP="00371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Dec.1424</w:t>
      </w:r>
      <w:r>
        <w:rPr>
          <w:rFonts w:cs="Times New Roman"/>
          <w:szCs w:val="24"/>
        </w:rPr>
        <w:tab/>
        <w:t>She was born in Ireland.   (ibid.)</w:t>
      </w:r>
    </w:p>
    <w:p w14:paraId="64D2FD9D" w14:textId="77777777" w:rsidR="003710B2" w:rsidRDefault="003710B2" w:rsidP="00371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Sep.1473</w:t>
      </w:r>
      <w:r>
        <w:rPr>
          <w:rFonts w:cs="Times New Roman"/>
          <w:szCs w:val="24"/>
        </w:rPr>
        <w:tab/>
        <w:t>She died in Shrewsbury.   (ibid.)</w:t>
      </w:r>
    </w:p>
    <w:p w14:paraId="0D5859FD" w14:textId="77777777" w:rsidR="003710B2" w:rsidRDefault="003710B2" w:rsidP="003710B2">
      <w:pPr>
        <w:pStyle w:val="NoSpacing"/>
        <w:rPr>
          <w:rFonts w:cs="Times New Roman"/>
          <w:szCs w:val="24"/>
        </w:rPr>
      </w:pPr>
    </w:p>
    <w:p w14:paraId="1180EC3F" w14:textId="77777777" w:rsidR="003710B2" w:rsidRDefault="003710B2" w:rsidP="003710B2">
      <w:pPr>
        <w:pStyle w:val="NoSpacing"/>
        <w:rPr>
          <w:rFonts w:cs="Times New Roman"/>
          <w:szCs w:val="24"/>
        </w:rPr>
      </w:pPr>
    </w:p>
    <w:p w14:paraId="19F3DC3E" w14:textId="77777777" w:rsidR="003710B2" w:rsidRDefault="003710B2" w:rsidP="003710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2025</w:t>
      </w:r>
    </w:p>
    <w:p w14:paraId="3A55AA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22794" w14:textId="77777777" w:rsidR="003710B2" w:rsidRDefault="003710B2" w:rsidP="009139A6">
      <w:r>
        <w:separator/>
      </w:r>
    </w:p>
  </w:endnote>
  <w:endnote w:type="continuationSeparator" w:id="0">
    <w:p w14:paraId="7D727948" w14:textId="77777777" w:rsidR="003710B2" w:rsidRDefault="003710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C1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04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A2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E0139" w14:textId="77777777" w:rsidR="003710B2" w:rsidRDefault="003710B2" w:rsidP="009139A6">
      <w:r>
        <w:separator/>
      </w:r>
    </w:p>
  </w:footnote>
  <w:footnote w:type="continuationSeparator" w:id="0">
    <w:p w14:paraId="7686E9A4" w14:textId="77777777" w:rsidR="003710B2" w:rsidRDefault="003710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FC9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249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0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0B2"/>
    <w:rsid w:val="000666E0"/>
    <w:rsid w:val="002510B7"/>
    <w:rsid w:val="00270799"/>
    <w:rsid w:val="003710B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068A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34115"/>
  <w15:chartTrackingRefBased/>
  <w15:docId w15:val="{C85E5F42-AD7D-4B31-8D75-558CEEC8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2025-02-13T21:36:00Z</dcterms:created>
  <dcterms:modified xsi:type="dcterms:W3CDTF">2025-02-13T21:41:00Z</dcterms:modified>
</cp:coreProperties>
</file>